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D201A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201A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44C00">
        <w:trPr>
          <w:trHeight w:val="761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E44C0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8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E44C00" w:rsidP="00E44C00">
            <w:pPr>
              <w:pStyle w:val="FootnoteText"/>
              <w:ind w:left="36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องสำนักงานคณะกรรมการการอุดมศึกษา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44C00" w:rsidRPr="002560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น.ส.วราภรณ์  รุ่งตระการ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44C00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5333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E44C00" w:rsidRDefault="002F054A" w:rsidP="00F73256">
            <w:pPr>
              <w:tabs>
                <w:tab w:val="left" w:pos="1902"/>
              </w:tabs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44C00" w:rsidRPr="002560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น.ส.สุทิศา  จั่นมุกดา</w:t>
            </w:r>
          </w:p>
          <w:p w:rsidR="00E44C00" w:rsidRDefault="00E44C00" w:rsidP="00F73256">
            <w:pPr>
              <w:ind w:firstLine="1902"/>
            </w:pPr>
            <w:r w:rsidRPr="002560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น.ส.จุฑาพร  เทพพัตรา</w:t>
            </w:r>
          </w:p>
          <w:p w:rsidR="00E44C00" w:rsidRDefault="00E44C00" w:rsidP="00F73256">
            <w:pPr>
              <w:ind w:firstLine="1902"/>
            </w:pPr>
            <w:r w:rsidRPr="002560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E44C00" w:rsidRDefault="00E44C00" w:rsidP="00F73256">
            <w:pPr>
              <w:ind w:firstLine="1902"/>
            </w:pPr>
            <w:r w:rsidRPr="002560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  <w:p w:rsidR="006C7B37" w:rsidRPr="00E44C00" w:rsidRDefault="00E44C00" w:rsidP="00F73256">
            <w:pPr>
              <w:ind w:firstLine="1902"/>
              <w:rPr>
                <w:cs/>
              </w:rPr>
            </w:pPr>
            <w:r w:rsidRPr="002560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E44C00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5323</w:t>
            </w:r>
          </w:p>
          <w:p w:rsidR="00E44C00" w:rsidRDefault="00E44C00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5339</w:t>
            </w:r>
          </w:p>
          <w:p w:rsidR="00E44C00" w:rsidRDefault="00E44C00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5301</w:t>
            </w:r>
          </w:p>
          <w:p w:rsidR="00E44C00" w:rsidRDefault="00E44C00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5331</w:t>
            </w:r>
          </w:p>
          <w:p w:rsidR="00E44C00" w:rsidRPr="00335345" w:rsidRDefault="00E44C00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5332</w:t>
            </w:r>
          </w:p>
        </w:tc>
      </w:tr>
      <w:tr w:rsidR="002F054A" w:rsidRPr="003B7C5A" w:rsidTr="00095707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3B7C5A" w:rsidRDefault="002F054A" w:rsidP="00E44C0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44C00" w:rsidRPr="00426899" w:rsidRDefault="00E44C00" w:rsidP="00E44C00">
            <w:pPr>
              <w:pStyle w:val="FootnoteText"/>
              <w:ind w:firstLine="119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E44C00" w:rsidRPr="00426899" w:rsidRDefault="00E44C00" w:rsidP="00E44C00">
            <w:pPr>
              <w:pStyle w:val="FootnoteText"/>
              <w:ind w:firstLine="626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E44C00" w:rsidRPr="00426899" w:rsidRDefault="00E44C00" w:rsidP="00E44C00">
            <w:pPr>
              <w:pStyle w:val="FootnoteText"/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E44C00" w:rsidRPr="00426899" w:rsidRDefault="00E44C00" w:rsidP="00E44C0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</w:t>
            </w:r>
            <w:r w:rsidR="00420F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ให้ดีขึ้น</w:t>
            </w:r>
          </w:p>
          <w:p w:rsidR="00E44C00" w:rsidRPr="00426899" w:rsidRDefault="00E44C00" w:rsidP="00E44C0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การสื่อสารแผนบริหารความเสี่ยงฯ ไปยังบุคลากรที่เกี่ยวข้อง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E44C00" w:rsidRPr="00E44C00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E44C00" w:rsidRPr="00426899" w:rsidRDefault="00E44C00" w:rsidP="00E44C00">
            <w:pPr>
              <w:pStyle w:val="ListParagraph"/>
              <w:spacing w:line="360" w:lineRule="exact"/>
              <w:ind w:left="1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ความต้องการและความคาดหวังของผู้รับบริการและผู้ที่มีส่วนได้ส่วนเสีย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E44C00" w:rsidRPr="00426899" w:rsidRDefault="00E44C00" w:rsidP="00E44C00">
            <w:pPr>
              <w:pStyle w:val="ListParagraph"/>
              <w:spacing w:line="360" w:lineRule="exact"/>
              <w:ind w:left="1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E44C00" w:rsidRPr="00661DCD" w:rsidRDefault="00E44C00" w:rsidP="00E44C00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E44C00" w:rsidRPr="002C40A7" w:rsidRDefault="00E44C00" w:rsidP="00E44C00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E379B3" w:rsidRDefault="00E44C00" w:rsidP="00E44C00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  <w:p w:rsidR="00124C94" w:rsidRPr="00E44C00" w:rsidRDefault="00124C94" w:rsidP="00E44C00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  <w:bookmarkStart w:id="0" w:name="_GoBack"/>
            <w:bookmarkEnd w:id="0"/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44C00" w:rsidRPr="003B7C5A" w:rsidTr="0094596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4C00" w:rsidRPr="00F108FD" w:rsidRDefault="00E44C00" w:rsidP="00E44C0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4C00" w:rsidRPr="00426899" w:rsidRDefault="00E44C00" w:rsidP="00E44C00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E44C00" w:rsidRPr="003B7C5A" w:rsidTr="0094596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4C00" w:rsidRPr="00F108FD" w:rsidRDefault="00E44C00" w:rsidP="00E44C0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4C00" w:rsidRPr="00426899" w:rsidRDefault="00E44C00" w:rsidP="00E44C0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E44C00" w:rsidRPr="003B7C5A" w:rsidTr="0094596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4C00" w:rsidRPr="00F108FD" w:rsidRDefault="00E44C00" w:rsidP="00E44C0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4C00" w:rsidRPr="00426899" w:rsidRDefault="00E44C00" w:rsidP="00E44C0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E44C00" w:rsidRPr="003B7C5A" w:rsidTr="0094596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4C00" w:rsidRPr="00F108FD" w:rsidRDefault="00E44C00" w:rsidP="00E44C0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4C00" w:rsidRPr="00426899" w:rsidRDefault="00E44C00" w:rsidP="00E44C0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E44C00" w:rsidRPr="003B7C5A" w:rsidTr="0094596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4C00" w:rsidRPr="00F108FD" w:rsidRDefault="00E44C00" w:rsidP="00E44C0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4C00" w:rsidRPr="00426899" w:rsidRDefault="00E44C00" w:rsidP="00E44C00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44C00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E44C00" w:rsidRPr="00426899" w:rsidRDefault="00E44C00" w:rsidP="00E44C0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276" w:type="dxa"/>
                </w:tcPr>
                <w:p w:rsidR="00E44C00" w:rsidRPr="0051267E" w:rsidRDefault="00E44C00" w:rsidP="00E44C00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1267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E44C00" w:rsidRPr="0051267E" w:rsidRDefault="00E44C00" w:rsidP="00E44C00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51267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4C0F" w:rsidRDefault="00874BE9" w:rsidP="00E44C0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</w:t>
                  </w:r>
                  <w:r w:rsidR="00CE5EFD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23 </w:t>
                  </w:r>
                  <w:r w:rsidR="00CE5EF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รายการ)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4C00" w:rsidRDefault="00CE5EFD" w:rsidP="00E44C0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="00DD497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DD4977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4C00" w:rsidRDefault="00CE5EFD" w:rsidP="00E44C0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0.7500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E32A7" w:rsidRPr="00426899" w:rsidRDefault="004E32A7" w:rsidP="004E32A7">
            <w:pPr>
              <w:pStyle w:val="FootnoteText"/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4E32A7" w:rsidRPr="0095487C" w:rsidRDefault="004E32A7" w:rsidP="0095487C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4E32A7" w:rsidRPr="00426899" w:rsidRDefault="004D750C" w:rsidP="004E32A7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4E32A7" w:rsidRPr="00426899">
              <w:rPr>
                <w:sz w:val="18"/>
                <w:szCs w:val="18"/>
              </w:rPr>
              <w:sym w:font="Wingdings" w:char="F06C"/>
            </w:r>
            <w:r w:rsidR="004E32A7" w:rsidRPr="00426899">
              <w:rPr>
                <w:sz w:val="18"/>
                <w:szCs w:val="18"/>
                <w:cs/>
              </w:rPr>
              <w:t xml:space="preserve"> </w:t>
            </w:r>
            <w:r w:rsidR="004E32A7"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4E32A7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95487C" w:rsidRPr="00426899" w:rsidRDefault="0095487C" w:rsidP="0095487C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4E32A7" w:rsidRPr="00426899" w:rsidRDefault="004D750C" w:rsidP="004E32A7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4E32A7" w:rsidRPr="00426899">
              <w:rPr>
                <w:sz w:val="18"/>
                <w:szCs w:val="18"/>
              </w:rPr>
              <w:sym w:font="Wingdings" w:char="F06C"/>
            </w:r>
            <w:r w:rsidR="004E32A7"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="004E32A7"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4E32A7" w:rsidRPr="00426899" w:rsidRDefault="004D750C" w:rsidP="004E32A7">
            <w:pPr>
              <w:pStyle w:val="ListParagraph"/>
              <w:spacing w:line="360" w:lineRule="exact"/>
              <w:ind w:left="1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4E32A7" w:rsidRPr="00426899">
              <w:rPr>
                <w:sz w:val="18"/>
                <w:szCs w:val="18"/>
              </w:rPr>
              <w:sym w:font="Wingdings" w:char="F06C"/>
            </w:r>
            <w:r w:rsidR="004E32A7"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E32A7"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4E32A7" w:rsidRPr="00426899" w:rsidRDefault="004E32A7" w:rsidP="004E32A7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4E32A7" w:rsidRPr="00426899" w:rsidRDefault="004E32A7" w:rsidP="004E32A7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4E32A7" w:rsidRPr="00426899" w:rsidRDefault="004E32A7" w:rsidP="004E32A7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ความต้องการและความคาดหวังของผู้รับบริการและผู้ที่มีส่วนได้ส่วนเสีย</w:t>
            </w:r>
          </w:p>
          <w:p w:rsidR="004E32A7" w:rsidRDefault="004E32A7" w:rsidP="004E32A7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95487C" w:rsidRPr="00426899" w:rsidRDefault="0095487C" w:rsidP="0095487C">
            <w:pPr>
              <w:pStyle w:val="ListParagraph"/>
              <w:spacing w:line="360" w:lineRule="exact"/>
              <w:ind w:left="216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E32A7" w:rsidRPr="00426899" w:rsidRDefault="004E32A7" w:rsidP="004E32A7">
            <w:pPr>
              <w:pStyle w:val="ListParagraph"/>
              <w:spacing w:line="360" w:lineRule="exact"/>
              <w:ind w:left="1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4E32A7" w:rsidRPr="00661DCD" w:rsidRDefault="004E32A7" w:rsidP="004E32A7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4E32A7" w:rsidRPr="002C40A7" w:rsidRDefault="004E32A7" w:rsidP="004E32A7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5270F0" w:rsidRPr="005270F0" w:rsidRDefault="004E32A7" w:rsidP="004E32A7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</w:t>
            </w:r>
          </w:p>
          <w:p w:rsidR="004E32A7" w:rsidRPr="00426899" w:rsidRDefault="004E32A7" w:rsidP="005270F0">
            <w:pPr>
              <w:pStyle w:val="ListParagraph"/>
              <w:spacing w:line="360" w:lineRule="exact"/>
              <w:ind w:left="2202"/>
              <w:rPr>
                <w:rFonts w:ascii="TH SarabunPSK" w:hAnsi="TH SarabunPSK" w:cs="TH SarabunPSK"/>
                <w:sz w:val="30"/>
                <w:szCs w:val="30"/>
              </w:rPr>
            </w:pP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ที่สำคัญ</w:t>
            </w:r>
          </w:p>
          <w:p w:rsidR="004E32A7" w:rsidRPr="00426899" w:rsidRDefault="004E32A7" w:rsidP="004E32A7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4E32A7" w:rsidRPr="005270F0" w:rsidRDefault="004E32A7" w:rsidP="004E32A7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0A5220" w:rsidRPr="00487609" w:rsidRDefault="005270F0" w:rsidP="005270F0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 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1C0AD7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1C0AD7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1C0AD7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1267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77C" w:rsidRDefault="0029777C">
      <w:r>
        <w:separator/>
      </w:r>
    </w:p>
  </w:endnote>
  <w:endnote w:type="continuationSeparator" w:id="0">
    <w:p w:rsidR="0029777C" w:rsidRDefault="0029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77C" w:rsidRDefault="0029777C">
      <w:r>
        <w:separator/>
      </w:r>
    </w:p>
  </w:footnote>
  <w:footnote w:type="continuationSeparator" w:id="0">
    <w:p w:rsidR="0029777C" w:rsidRDefault="00297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1267E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1267E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7pt;height:199.7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C6463"/>
    <w:rsid w:val="000D3B60"/>
    <w:rsid w:val="000D55E0"/>
    <w:rsid w:val="000D6395"/>
    <w:rsid w:val="000E60D4"/>
    <w:rsid w:val="00106E78"/>
    <w:rsid w:val="0012187F"/>
    <w:rsid w:val="00124C94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0AD7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9777C"/>
    <w:rsid w:val="002D07A9"/>
    <w:rsid w:val="002D0F9B"/>
    <w:rsid w:val="002D2958"/>
    <w:rsid w:val="002D67F4"/>
    <w:rsid w:val="002D7774"/>
    <w:rsid w:val="002F054A"/>
    <w:rsid w:val="002F0A94"/>
    <w:rsid w:val="00324C0F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0FE1"/>
    <w:rsid w:val="00426790"/>
    <w:rsid w:val="004306B6"/>
    <w:rsid w:val="0043284A"/>
    <w:rsid w:val="00434ABB"/>
    <w:rsid w:val="00436A70"/>
    <w:rsid w:val="00443E73"/>
    <w:rsid w:val="00447DE1"/>
    <w:rsid w:val="00453A01"/>
    <w:rsid w:val="004572D8"/>
    <w:rsid w:val="004640F2"/>
    <w:rsid w:val="00466391"/>
    <w:rsid w:val="0047528C"/>
    <w:rsid w:val="0047707D"/>
    <w:rsid w:val="00487609"/>
    <w:rsid w:val="00490606"/>
    <w:rsid w:val="004B1D7E"/>
    <w:rsid w:val="004C3B2B"/>
    <w:rsid w:val="004C5E52"/>
    <w:rsid w:val="004D750C"/>
    <w:rsid w:val="004E32A7"/>
    <w:rsid w:val="005047DE"/>
    <w:rsid w:val="0051267E"/>
    <w:rsid w:val="00516FD7"/>
    <w:rsid w:val="005270F0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73261"/>
    <w:rsid w:val="00680463"/>
    <w:rsid w:val="00682347"/>
    <w:rsid w:val="00690952"/>
    <w:rsid w:val="006B2F13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D3419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4BE9"/>
    <w:rsid w:val="0087746A"/>
    <w:rsid w:val="008A2D57"/>
    <w:rsid w:val="008A4E84"/>
    <w:rsid w:val="008D27EB"/>
    <w:rsid w:val="008E45ED"/>
    <w:rsid w:val="008E67FD"/>
    <w:rsid w:val="008F2F4D"/>
    <w:rsid w:val="008F792A"/>
    <w:rsid w:val="00900054"/>
    <w:rsid w:val="00910253"/>
    <w:rsid w:val="009245D6"/>
    <w:rsid w:val="009332B8"/>
    <w:rsid w:val="009373FD"/>
    <w:rsid w:val="00950334"/>
    <w:rsid w:val="0095487C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15E17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E5EFD"/>
    <w:rsid w:val="00CF0196"/>
    <w:rsid w:val="00CF3A4A"/>
    <w:rsid w:val="00CF45AF"/>
    <w:rsid w:val="00D134A9"/>
    <w:rsid w:val="00D14459"/>
    <w:rsid w:val="00D14C29"/>
    <w:rsid w:val="00D201A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D4977"/>
    <w:rsid w:val="00DD5053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4C00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3256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ADA5BE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AD07B-1F52-4E33-B323-0853E9F4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</TotalTime>
  <Pages>4</Pages>
  <Words>1058</Words>
  <Characters>6036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7</cp:revision>
  <cp:lastPrinted>2019-07-24T02:45:00Z</cp:lastPrinted>
  <dcterms:created xsi:type="dcterms:W3CDTF">2019-07-26T04:04:00Z</dcterms:created>
  <dcterms:modified xsi:type="dcterms:W3CDTF">2019-09-16T07:06:00Z</dcterms:modified>
</cp:coreProperties>
</file>